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BC6E5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WYKIN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fl.1445)</w:t>
      </w:r>
    </w:p>
    <w:p w:rsidR="00BC6E51" w:rsidRDefault="00BC6E5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Abbot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Bordesley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Abbey, Worcestershire.</w:t>
      </w:r>
    </w:p>
    <w:p w:rsidR="00BC6E51" w:rsidRDefault="00BC6E5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6E51" w:rsidRDefault="00BC6E5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6E51" w:rsidRDefault="00BC6E5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1445</w:t>
      </w:r>
      <w:r>
        <w:rPr>
          <w:rFonts w:ascii="Times New Roman" w:hAnsi="Times New Roman" w:cs="Times New Roman"/>
          <w:sz w:val="24"/>
          <w:szCs w:val="24"/>
        </w:rPr>
        <w:tab/>
        <w:t>He occurs as Abbot.</w:t>
      </w:r>
    </w:p>
    <w:p w:rsidR="00BC6E51" w:rsidRDefault="00BC6E51" w:rsidP="00BC6E51">
      <w:r>
        <w:tab/>
      </w:r>
      <w:r>
        <w:tab/>
        <w:t>(V.C.H. Worcestershire vol.2 pp.151-4)</w:t>
      </w:r>
    </w:p>
    <w:p w:rsidR="00BC6E51" w:rsidRDefault="00BC6E51" w:rsidP="00BC6E51"/>
    <w:p w:rsidR="00BC6E51" w:rsidRDefault="00BC6E51" w:rsidP="00BC6E51"/>
    <w:p w:rsidR="00BC6E51" w:rsidRPr="00BC6E51" w:rsidRDefault="00BC6E51" w:rsidP="00BC6E51">
      <w:r>
        <w:t>3 January 2016</w:t>
      </w:r>
      <w:bookmarkStart w:id="0" w:name="_GoBack"/>
      <w:bookmarkEnd w:id="0"/>
    </w:p>
    <w:sectPr w:rsidR="00BC6E51" w:rsidRPr="00BC6E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E51" w:rsidRDefault="00BC6E51" w:rsidP="00564E3C">
      <w:r>
        <w:separator/>
      </w:r>
    </w:p>
  </w:endnote>
  <w:endnote w:type="continuationSeparator" w:id="0">
    <w:p w:rsidR="00BC6E51" w:rsidRDefault="00BC6E51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C6E51">
      <w:rPr>
        <w:rFonts w:ascii="Times New Roman" w:hAnsi="Times New Roman" w:cs="Times New Roman"/>
        <w:noProof/>
        <w:sz w:val="24"/>
        <w:szCs w:val="24"/>
      </w:rPr>
      <w:t>3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E51" w:rsidRDefault="00BC6E51" w:rsidP="00564E3C">
      <w:r>
        <w:separator/>
      </w:r>
    </w:p>
  </w:footnote>
  <w:footnote w:type="continuationSeparator" w:id="0">
    <w:p w:rsidR="00BC6E51" w:rsidRDefault="00BC6E51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E51"/>
    <w:rsid w:val="00372DC6"/>
    <w:rsid w:val="00564E3C"/>
    <w:rsid w:val="0064591D"/>
    <w:rsid w:val="00BC6E5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3250F"/>
  <w15:chartTrackingRefBased/>
  <w15:docId w15:val="{532D1DE6-EF5E-45FA-B601-12B8476FD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6E5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2016-01-03T20:07:00Z</dcterms:created>
  <dcterms:modified xsi:type="dcterms:W3CDTF">2016-01-03T20:11:00Z</dcterms:modified>
</cp:coreProperties>
</file>